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07" w:rsidRDefault="00F35407" w:rsidP="003F1820">
      <w:pPr>
        <w:jc w:val="center"/>
        <w:rPr>
          <w:b/>
          <w:sz w:val="36"/>
          <w:szCs w:val="36"/>
        </w:rPr>
      </w:pPr>
      <w:smartTag w:uri="urn:schemas-microsoft-com:office:smarttags" w:element="place">
        <w:smartTag w:uri="urn:schemas-microsoft-com:office:smarttags" w:element="State">
          <w:r>
            <w:rPr>
              <w:b/>
              <w:sz w:val="36"/>
              <w:szCs w:val="36"/>
            </w:rPr>
            <w:t>Victoria+</w:t>
          </w:r>
        </w:smartTag>
      </w:smartTag>
      <w:r>
        <w:rPr>
          <w:b/>
          <w:sz w:val="36"/>
          <w:szCs w:val="36"/>
        </w:rPr>
        <w:t xml:space="preserve"> version V8.0.5</w:t>
      </w:r>
    </w:p>
    <w:p w:rsidR="00F35407" w:rsidRPr="003F1820" w:rsidRDefault="00F35407" w:rsidP="003F1820">
      <w:pPr>
        <w:jc w:val="center"/>
        <w:rPr>
          <w:b/>
          <w:sz w:val="36"/>
          <w:szCs w:val="36"/>
        </w:rPr>
      </w:pPr>
    </w:p>
    <w:p w:rsidR="00F35407" w:rsidRDefault="00F35407" w:rsidP="0031633C">
      <w:smartTag w:uri="urn:schemas-microsoft-com:office:smarttags" w:element="City">
        <w:smartTag w:uri="urn:schemas-microsoft-com:office:smarttags" w:element="place">
          <w:smartTag w:uri="urn:schemas-microsoft-com:office:smarttags" w:element="City">
            <w:r>
              <w:t>Victoria</w:t>
            </w:r>
          </w:smartTag>
          <w:r>
            <w:t xml:space="preserve">, </w:t>
          </w:r>
          <w:smartTag w:uri="urn:schemas-microsoft-com:office:smarttags" w:element="country-region">
            <w:r>
              <w:t>Canada</w:t>
            </w:r>
          </w:smartTag>
        </w:smartTag>
      </w:smartTag>
      <w:r>
        <w:t xml:space="preserve"> and area scenery for ORBX FTX Pacific NorthWest (PNW) for Microsoft Flight Simulator FSX and Lockheed Martin P3D V2.2.1 or higher.  This package has a subset of features of the Victoria+ FSX Addon scenery intended for PNW users.</w:t>
      </w:r>
    </w:p>
    <w:p w:rsidR="00F35407" w:rsidRDefault="00F35407" w:rsidP="0031633C"/>
    <w:p w:rsidR="00F35407" w:rsidRPr="003F1820" w:rsidRDefault="00F35407" w:rsidP="0031633C">
      <w:pPr>
        <w:rPr>
          <w:b/>
        </w:rPr>
      </w:pPr>
      <w:r w:rsidRPr="003F1820">
        <w:rPr>
          <w:b/>
        </w:rPr>
        <w:t>Features</w:t>
      </w:r>
    </w:p>
    <w:p w:rsidR="00F35407" w:rsidRDefault="00F35407" w:rsidP="0031633C"/>
    <w:p w:rsidR="00F35407" w:rsidRDefault="00F35407" w:rsidP="00072314">
      <w:pPr>
        <w:pStyle w:val="ListParagraph"/>
        <w:numPr>
          <w:ilvl w:val="0"/>
          <w:numId w:val="4"/>
        </w:numPr>
      </w:pPr>
      <w:r>
        <w:t xml:space="preserve">Custom buildings, waterfront and objects for </w:t>
      </w:r>
      <w:smartTag w:uri="urn:schemas-microsoft-com:office:smarttags" w:element="City">
        <w:smartTag w:uri="urn:schemas-microsoft-com:office:smarttags" w:element="place">
          <w:r>
            <w:t>Victoria</w:t>
          </w:r>
        </w:smartTag>
        <w:r>
          <w:t xml:space="preserve">, </w:t>
        </w:r>
        <w:smartTag w:uri="urn:schemas-microsoft-com:office:smarttags" w:element="State">
          <w:r>
            <w:t>BC</w:t>
          </w:r>
        </w:smartTag>
        <w:r>
          <w:t xml:space="preserve">, </w:t>
        </w:r>
        <w:smartTag w:uri="urn:schemas-microsoft-com:office:smarttags" w:element="country-region">
          <w:r>
            <w:t>Canada</w:t>
          </w:r>
        </w:smartTag>
      </w:smartTag>
      <w:r>
        <w:t xml:space="preserve"> Harbour</w:t>
      </w:r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 xml:space="preserve">Custom buildings for the greater </w:t>
      </w:r>
      <w:smartTag w:uri="urn:schemas-microsoft-com:office:smarttags" w:element="State">
        <w:smartTag w:uri="urn:schemas-microsoft-com:office:smarttags" w:element="place">
          <w:r>
            <w:t>Victoria</w:t>
          </w:r>
        </w:smartTag>
      </w:smartTag>
      <w:r>
        <w:t xml:space="preserve"> area</w:t>
      </w:r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 xml:space="preserve">Radar domes on </w:t>
      </w:r>
      <w:smartTag w:uri="urn:schemas-microsoft-com:office:smarttags" w:element="PlaceType">
        <w:r>
          <w:t>Mt.</w:t>
        </w:r>
      </w:smartTag>
      <w:r>
        <w:t xml:space="preserve"> </w:t>
      </w:r>
      <w:smartTag w:uri="urn:schemas-microsoft-com:office:smarttags" w:element="PlaceName">
        <w:r>
          <w:t>Newton</w:t>
        </w:r>
      </w:smartTag>
      <w:r>
        <w:t xml:space="preserve"> and </w:t>
      </w:r>
      <w:smartTag w:uri="urn:schemas-microsoft-com:office:smarttags" w:element="PlaceName">
        <w:smartTag w:uri="urn:schemas-microsoft-com:office:smarttags" w:element="place">
          <w:r>
            <w:t>Mayne</w:t>
          </w:r>
        </w:smartTag>
        <w:r>
          <w:t xml:space="preserve"> </w:t>
        </w:r>
        <w:smartTag w:uri="urn:schemas-microsoft-com:office:smarttags" w:element="PlaceType">
          <w:r>
            <w:t>Island</w:t>
          </w:r>
        </w:smartTag>
      </w:smartTag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 xml:space="preserve">Antenna on </w:t>
      </w:r>
      <w:smartTag w:uri="urn:schemas-microsoft-com:office:smarttags" w:element="PlaceType">
        <w:smartTag w:uri="urn:schemas-microsoft-com:office:smarttags" w:element="plac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Douglas</w:t>
          </w:r>
        </w:smartTag>
      </w:smartTag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>Corrected locations for many other antennae</w:t>
      </w:r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>Improved landclass over PNW</w:t>
      </w:r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>Airport facilities for: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 xml:space="preserve">CAP5 </w:t>
      </w:r>
      <w:smartTag w:uri="urn:schemas-microsoft-com:office:smarttags" w:element="State">
        <w:smartTag w:uri="urn:schemas-microsoft-com:office:smarttags" w:element="place">
          <w:r>
            <w:t>Victoria</w:t>
          </w:r>
        </w:smartTag>
      </w:smartTag>
      <w:r>
        <w:t xml:space="preserve"> International Floatplane Base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 xml:space="preserve">CAX6 </w:t>
      </w:r>
      <w:smartTag w:uri="urn:schemas-microsoft-com:office:smarttags" w:element="place">
        <w:r>
          <w:t>Ganges</w:t>
        </w:r>
      </w:smartTag>
      <w:r>
        <w:t xml:space="preserve"> Floatplane Base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 xml:space="preserve">CBF7 </w:t>
      </w:r>
      <w:smartTag w:uri="urn:schemas-microsoft-com:office:smarttags" w:element="State">
        <w:smartTag w:uri="urn:schemas-microsoft-com:office:smarttags" w:element="place">
          <w:r>
            <w:t>Victoria</w:t>
          </w:r>
        </w:smartTag>
      </w:smartTag>
      <w:r>
        <w:t xml:space="preserve"> - Camel Point Heliport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 xml:space="preserve">CBK8 </w:t>
      </w:r>
      <w:smartTag w:uri="urn:schemas-microsoft-com:office:smarttags" w:element="PlaceName">
        <w:smartTag w:uri="urn:schemas-microsoft-com:office:smarttags" w:element="place">
          <w:r>
            <w:t>Victoria</w:t>
          </w:r>
        </w:smartTag>
        <w:r>
          <w:t xml:space="preserve"> </w:t>
        </w:r>
        <w:smartTag w:uri="urn:schemas-microsoft-com:office:smarttags" w:element="PlaceName">
          <w:r>
            <w:t>Jubilee</w:t>
          </w:r>
        </w:smartTag>
        <w:r>
          <w:t xml:space="preserve"> </w:t>
        </w:r>
        <w:smartTag w:uri="urn:schemas-microsoft-com:office:smarttags" w:element="PlaceType">
          <w:r>
            <w:t>Hospital</w:t>
          </w:r>
        </w:smartTag>
      </w:smartTag>
      <w:r>
        <w:t xml:space="preserve"> Heliport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>CBW7 Victoria General Hospital Heliport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 xml:space="preserve">CBZ7 </w:t>
      </w:r>
      <w:smartTag w:uri="urn:schemas-microsoft-com:office:smarttags" w:element="State">
        <w:r>
          <w:t>Victoria</w:t>
        </w:r>
      </w:smartTag>
      <w:r>
        <w:t xml:space="preserve"> - </w:t>
      </w:r>
      <w:smartTag w:uri="urn:schemas-microsoft-com:office:smarttags" w:element="PlaceName">
        <w:smartTag w:uri="urn:schemas-microsoft-com:office:smarttags" w:element="place">
          <w:r>
            <w:t>Shoal</w:t>
          </w:r>
        </w:smartTag>
        <w:r>
          <w:t xml:space="preserve"> </w:t>
        </w:r>
        <w:smartTag w:uri="urn:schemas-microsoft-com:office:smarttags" w:element="PlaceType">
          <w:r>
            <w:t>Point</w:t>
          </w:r>
        </w:smartTag>
        <w:r>
          <w:t xml:space="preserve"> </w:t>
        </w:r>
        <w:smartTag w:uri="urn:schemas-microsoft-com:office:smarttags" w:element="PlaceType">
          <w:r>
            <w:t>Coast</w:t>
          </w:r>
        </w:smartTag>
      </w:smartTag>
      <w:r>
        <w:t xml:space="preserve"> Guard Heliport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smartTag w:uri="urn:schemas-microsoft-com:office:smarttags" w:element="PlaceName">
        <w:smartTag w:uri="urn:schemas-microsoft-com:office:smarttags" w:element="place">
          <w:r>
            <w:t>CMAP</w:t>
          </w:r>
        </w:smartTag>
        <w:r>
          <w:t xml:space="preserve"> </w:t>
        </w:r>
        <w:smartTag w:uri="urn:schemas-microsoft-com:office:smarttags" w:element="PlaceName">
          <w:r>
            <w:t>Maple</w:t>
          </w:r>
        </w:smartTag>
        <w:r>
          <w:t xml:space="preserve"> </w:t>
        </w:r>
        <w:smartTag w:uri="urn:schemas-microsoft-com:office:smarttags" w:element="PlaceType">
          <w:r>
            <w:t>Bay</w:t>
          </w:r>
        </w:smartTag>
      </w:smartTag>
      <w:r>
        <w:t xml:space="preserve"> Floatplane Base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 xml:space="preserve">CMBH </w:t>
      </w:r>
      <w:smartTag w:uri="urn:schemas-microsoft-com:office:smarttags" w:element="PlaceType">
        <w:smartTag w:uri="urn:schemas-microsoft-com:office:smarttags" w:element="place">
          <w:r>
            <w:t>Mount</w:t>
          </w:r>
        </w:smartTag>
        <w:r>
          <w:t xml:space="preserve"> </w:t>
        </w:r>
        <w:smartTag w:uri="urn:schemas-microsoft-com:office:smarttags" w:element="PlaceName">
          <w:r>
            <w:t>Belcher</w:t>
          </w:r>
        </w:smartTag>
      </w:smartTag>
      <w:r>
        <w:t xml:space="preserve"> Heliport</w:t>
      </w:r>
    </w:p>
    <w:p w:rsidR="00F35407" w:rsidRDefault="00F35407" w:rsidP="00657592">
      <w:pPr>
        <w:pStyle w:val="ListParagraph"/>
        <w:numPr>
          <w:ilvl w:val="0"/>
          <w:numId w:val="14"/>
        </w:numPr>
      </w:pPr>
      <w:r>
        <w:t>CYWH Victoria Harbour Floatplane base</w:t>
      </w:r>
    </w:p>
    <w:p w:rsidR="00F35407" w:rsidRDefault="00F35407" w:rsidP="00072314">
      <w:pPr>
        <w:pStyle w:val="ListParagraph"/>
        <w:numPr>
          <w:ilvl w:val="0"/>
          <w:numId w:val="4"/>
        </w:numPr>
      </w:pPr>
      <w:r>
        <w:t>AI craft and traffic</w:t>
      </w:r>
    </w:p>
    <w:p w:rsidR="00F35407" w:rsidRDefault="00F35407" w:rsidP="00657592">
      <w:pPr>
        <w:pStyle w:val="ListParagraph"/>
        <w:numPr>
          <w:ilvl w:val="0"/>
          <w:numId w:val="13"/>
        </w:numPr>
      </w:pPr>
      <w:r>
        <w:t>DHC-2 floatplane and traffic (Harbour Air, Kenmore Air, Pat Bay Air)</w:t>
      </w:r>
    </w:p>
    <w:p w:rsidR="00F35407" w:rsidRDefault="00F35407" w:rsidP="00657592">
      <w:pPr>
        <w:pStyle w:val="ListParagraph"/>
        <w:numPr>
          <w:ilvl w:val="0"/>
          <w:numId w:val="13"/>
        </w:numPr>
      </w:pPr>
      <w:r>
        <w:t>pilot boat which travels to rendezvous with static freighter, see Larry Robinson's addons below</w:t>
      </w:r>
    </w:p>
    <w:p w:rsidR="00F35407" w:rsidRDefault="00F35407" w:rsidP="00657592">
      <w:pPr>
        <w:pStyle w:val="ListParagraph"/>
        <w:numPr>
          <w:ilvl w:val="0"/>
          <w:numId w:val="13"/>
        </w:numPr>
      </w:pPr>
      <w:r>
        <w:t>users of Misty Fjords and Vancouver+ will also get additional cruise ship traffic:</w:t>
      </w:r>
    </w:p>
    <w:p w:rsidR="00F35407" w:rsidRDefault="00F35407" w:rsidP="00657592">
      <w:pPr>
        <w:pStyle w:val="ListParagraph"/>
        <w:numPr>
          <w:ilvl w:val="1"/>
          <w:numId w:val="13"/>
        </w:numPr>
      </w:pPr>
      <w:r>
        <w:t xml:space="preserve">the </w:t>
      </w:r>
      <w:smartTag w:uri="urn:schemas-microsoft-com:office:smarttags" w:element="place">
        <w:r>
          <w:t>Island</w:t>
        </w:r>
      </w:smartTag>
      <w:r>
        <w:t xml:space="preserve"> Princess and the Volendam</w:t>
      </w:r>
    </w:p>
    <w:p w:rsidR="00F35407" w:rsidRDefault="00F35407" w:rsidP="00657592">
      <w:pPr>
        <w:pStyle w:val="ListParagraph"/>
        <w:numPr>
          <w:ilvl w:val="0"/>
          <w:numId w:val="13"/>
        </w:numPr>
      </w:pPr>
      <w:smartTag w:uri="urn:schemas-microsoft-com:office:smarttags" w:element="City">
        <w:r>
          <w:t>Vancouver+</w:t>
        </w:r>
      </w:smartTag>
      <w:r>
        <w:t xml:space="preserve"> also has flightplans which will populate the </w:t>
      </w:r>
      <w:smartTag w:uri="urn:schemas-microsoft-com:office:smarttags" w:element="State">
        <w:smartTag w:uri="urn:schemas-microsoft-com:office:smarttags" w:element="place">
          <w:r>
            <w:t>Victoria+</w:t>
          </w:r>
        </w:smartTag>
      </w:smartTag>
      <w:r>
        <w:t xml:space="preserve"> area with lots of traffic</w:t>
      </w:r>
    </w:p>
    <w:p w:rsidR="00F35407" w:rsidRDefault="00F35407" w:rsidP="00657592">
      <w:pPr>
        <w:pStyle w:val="ListParagraph"/>
        <w:numPr>
          <w:ilvl w:val="0"/>
          <w:numId w:val="13"/>
        </w:numPr>
      </w:pPr>
      <w:r>
        <w:t xml:space="preserve">For </w:t>
      </w:r>
      <w:smartTag w:uri="urn:schemas-microsoft-com:office:smarttags" w:element="City">
        <w:r>
          <w:t>Vancouver+</w:t>
        </w:r>
      </w:smartTag>
      <w:r>
        <w:t xml:space="preserve"> users (which has the </w:t>
      </w:r>
      <w:smartTag w:uri="urn:schemas-microsoft-com:office:smarttags" w:element="City">
        <w:smartTag w:uri="urn:schemas-microsoft-com:office:smarttags" w:element="place">
          <w:r>
            <w:t>Bell</w:t>
          </w:r>
        </w:smartTag>
      </w:smartTag>
      <w:r>
        <w:t xml:space="preserve"> 206L model): Canada Coast Guard helicopter</w:t>
      </w:r>
    </w:p>
    <w:p w:rsidR="00F35407" w:rsidRDefault="00F35407" w:rsidP="00C75F9C">
      <w:pPr>
        <w:pStyle w:val="ListParagraph"/>
        <w:ind w:left="1080"/>
      </w:pPr>
      <w:r>
        <w:t>flying from CBZ7 (Shoal Point), BC Ambulance helicopter flying from CMBH (</w:t>
      </w:r>
      <w:smartTag w:uri="urn:schemas-microsoft-com:office:smarttags" w:element="PlaceType">
        <w:r>
          <w:t>Mount</w:t>
        </w:r>
      </w:smartTag>
      <w:r>
        <w:t xml:space="preserve"> </w:t>
      </w:r>
      <w:smartTag w:uri="urn:schemas-microsoft-com:office:smarttags" w:element="PlaceName">
        <w:r>
          <w:t>Belcher</w:t>
        </w:r>
      </w:smartTag>
      <w:r>
        <w:t xml:space="preserve">,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t>Saltspring</w:t>
            </w:r>
          </w:smartTag>
          <w:r>
            <w:t xml:space="preserve"> </w:t>
          </w:r>
          <w:smartTag w:uri="urn:schemas-microsoft-com:office:smarttags" w:element="PlaceType">
            <w:r>
              <w:t>Island</w:t>
            </w:r>
          </w:smartTag>
        </w:smartTag>
      </w:smartTag>
      <w:r>
        <w:t>).  It is recommended that Helitraffic 2009 be used, and these aircraft added to that program’s database.</w:t>
      </w:r>
    </w:p>
    <w:p w:rsidR="00F35407" w:rsidRDefault="00F35407" w:rsidP="0031633C"/>
    <w:p w:rsidR="00F35407" w:rsidRDefault="00F35407" w:rsidP="00657592">
      <w:pPr>
        <w:keepNext/>
        <w:rPr>
          <w:b/>
        </w:rPr>
      </w:pPr>
      <w:r>
        <w:rPr>
          <w:b/>
        </w:rPr>
        <w:t>Changes from Version 7</w:t>
      </w:r>
    </w:p>
    <w:p w:rsidR="00F35407" w:rsidRDefault="00F35407" w:rsidP="00657592">
      <w:pPr>
        <w:keepNext/>
        <w:rPr>
          <w:b/>
        </w:rPr>
      </w:pPr>
    </w:p>
    <w:p w:rsidR="00F35407" w:rsidRDefault="00F35407" w:rsidP="00657592">
      <w:pPr>
        <w:pStyle w:val="ListParagraph"/>
        <w:keepNext/>
        <w:numPr>
          <w:ilvl w:val="0"/>
          <w:numId w:val="12"/>
        </w:numPr>
      </w:pPr>
      <w:r w:rsidRPr="003F1820">
        <w:t xml:space="preserve">Deletion of all </w:t>
      </w:r>
      <w:smartTag w:uri="urn:schemas-microsoft-com:office:smarttags" w:element="City">
        <w:r w:rsidRPr="003F1820">
          <w:t>San Juan</w:t>
        </w:r>
      </w:smartTag>
      <w:r w:rsidRPr="003F1820">
        <w:t xml:space="preserve"> and much of the </w:t>
      </w:r>
      <w:smartTag w:uri="urn:schemas-microsoft-com:office:smarttags" w:element="PlaceType">
        <w:smartTag w:uri="urn:schemas-microsoft-com:office:smarttags" w:element="place">
          <w:r w:rsidRPr="003F1820">
            <w:t>Gulf</w:t>
          </w:r>
        </w:smartTag>
        <w:r w:rsidRPr="003F1820">
          <w:t xml:space="preserve"> </w:t>
        </w:r>
        <w:smartTag w:uri="urn:schemas-microsoft-com:office:smarttags" w:element="PlaceType">
          <w:r w:rsidRPr="003F1820">
            <w:t>Island</w:t>
          </w:r>
        </w:smartTag>
      </w:smartTag>
      <w:r w:rsidRPr="003F1820">
        <w:t xml:space="preserve"> scenery</w:t>
      </w:r>
    </w:p>
    <w:p w:rsidR="00F35407" w:rsidRDefault="00F35407" w:rsidP="00657592">
      <w:pPr>
        <w:pStyle w:val="ListParagraph"/>
        <w:keepNext/>
        <w:numPr>
          <w:ilvl w:val="0"/>
          <w:numId w:val="12"/>
        </w:numPr>
      </w:pPr>
      <w:r>
        <w:t>Compatibility with FTX NA Blue PNW</w:t>
      </w:r>
    </w:p>
    <w:p w:rsidR="00F35407" w:rsidRDefault="00F35407" w:rsidP="00657592">
      <w:pPr>
        <w:pStyle w:val="ListParagraph"/>
        <w:keepNext/>
        <w:numPr>
          <w:ilvl w:val="0"/>
          <w:numId w:val="12"/>
        </w:numPr>
      </w:pPr>
      <w:r>
        <w:t>Compatibility with Larry Robinson`s MV Coho vessel and dock</w:t>
      </w:r>
    </w:p>
    <w:p w:rsidR="00F35407" w:rsidRDefault="00F35407" w:rsidP="00657592">
      <w:pPr>
        <w:pStyle w:val="ListParagraph"/>
        <w:keepNext/>
        <w:numPr>
          <w:ilvl w:val="0"/>
          <w:numId w:val="12"/>
        </w:numPr>
      </w:pPr>
      <w:r>
        <w:t xml:space="preserve">Improved </w:t>
      </w:r>
      <w:smartTag w:uri="urn:schemas-microsoft-com:office:smarttags" w:element="PlaceName">
        <w:smartTag w:uri="urn:schemas-microsoft-com:office:smarttags" w:element="place">
          <w:r>
            <w:t>Victoria</w:t>
          </w:r>
        </w:smartTag>
        <w:r>
          <w:t xml:space="preserve"> </w:t>
        </w:r>
        <w:smartTag w:uri="urn:schemas-microsoft-com:office:smarttags" w:element="PlaceName">
          <w:r>
            <w:t>Harbour</w:t>
          </w:r>
        </w:smartTag>
      </w:smartTag>
      <w:r>
        <w:t xml:space="preserve"> seawall, now with airphoto data</w:t>
      </w:r>
    </w:p>
    <w:p w:rsidR="00F35407" w:rsidRDefault="00F35407" w:rsidP="00657592">
      <w:pPr>
        <w:pStyle w:val="ListParagraph"/>
        <w:keepNext/>
        <w:numPr>
          <w:ilvl w:val="0"/>
          <w:numId w:val="12"/>
        </w:numPr>
      </w:pPr>
      <w:r>
        <w:t>New and improved buildings</w:t>
      </w:r>
    </w:p>
    <w:p w:rsidR="00F35407" w:rsidRDefault="00F35407" w:rsidP="00657592">
      <w:pPr>
        <w:pStyle w:val="ListParagraph"/>
        <w:keepNext/>
        <w:numPr>
          <w:ilvl w:val="0"/>
          <w:numId w:val="12"/>
        </w:numPr>
      </w:pPr>
      <w:r>
        <w:t>Updated Ogden Point Terminal with new textures</w:t>
      </w:r>
    </w:p>
    <w:p w:rsidR="00F35407" w:rsidRDefault="00F35407" w:rsidP="00657592">
      <w:pPr>
        <w:pStyle w:val="ListParagraph"/>
        <w:numPr>
          <w:ilvl w:val="0"/>
          <w:numId w:val="12"/>
        </w:numPr>
      </w:pPr>
      <w:r>
        <w:t>Removal of small boat traffic, alternative is to enable FSX default small boat traffic</w:t>
      </w:r>
    </w:p>
    <w:p w:rsidR="00F35407" w:rsidRPr="003F1820" w:rsidRDefault="00F35407" w:rsidP="0031633C">
      <w:pPr>
        <w:rPr>
          <w:b/>
        </w:rPr>
      </w:pPr>
    </w:p>
    <w:p w:rsidR="00F35407" w:rsidRDefault="00F35407" w:rsidP="00657592">
      <w:pPr>
        <w:keepNext/>
        <w:rPr>
          <w:b/>
        </w:rPr>
      </w:pPr>
      <w:r w:rsidRPr="003F1820">
        <w:rPr>
          <w:b/>
        </w:rPr>
        <w:t>Companion Products</w:t>
      </w:r>
    </w:p>
    <w:p w:rsidR="00F35407" w:rsidRDefault="00F35407" w:rsidP="00657592">
      <w:pPr>
        <w:keepNext/>
        <w:rPr>
          <w:b/>
        </w:rPr>
      </w:pPr>
    </w:p>
    <w:p w:rsidR="00F35407" w:rsidRPr="00CC01EE" w:rsidRDefault="00F35407" w:rsidP="00657592">
      <w:pPr>
        <w:keepNext/>
        <w:rPr>
          <w:i/>
        </w:rPr>
      </w:pPr>
      <w:r w:rsidRPr="00CC01EE">
        <w:rPr>
          <w:i/>
        </w:rPr>
        <w:t>Required</w:t>
      </w:r>
    </w:p>
    <w:p w:rsidR="00F35407" w:rsidRDefault="00F35407" w:rsidP="00657592">
      <w:pPr>
        <w:pStyle w:val="ListParagraph"/>
        <w:keepNext/>
        <w:numPr>
          <w:ilvl w:val="0"/>
          <w:numId w:val="15"/>
        </w:numPr>
      </w:pPr>
      <w:r>
        <w:t xml:space="preserve">ORBX FTX NA Blue Pacific Northwest is required </w:t>
      </w:r>
      <w:hyperlink r:id="rId7" w:history="1">
        <w:r w:rsidRPr="003F1820">
          <w:rPr>
            <w:rStyle w:val="Hyperlink"/>
          </w:rPr>
          <w:t>http://www.flightsimstore.com/product_info.php?products_id=1218</w:t>
        </w:r>
      </w:hyperlink>
    </w:p>
    <w:p w:rsidR="00F35407" w:rsidRPr="00CC01EE" w:rsidRDefault="00F35407" w:rsidP="00CC01EE">
      <w:pPr>
        <w:pStyle w:val="ListParagraph"/>
        <w:keepNext/>
        <w:ind w:left="0"/>
        <w:rPr>
          <w:i/>
        </w:rPr>
      </w:pPr>
      <w:r w:rsidRPr="00CC01EE">
        <w:rPr>
          <w:i/>
        </w:rPr>
        <w:t>Essential for complete coverage</w:t>
      </w:r>
    </w:p>
    <w:p w:rsidR="00F35407" w:rsidRDefault="00F35407" w:rsidP="00657592">
      <w:pPr>
        <w:pStyle w:val="ListParagraph"/>
        <w:keepNext/>
        <w:numPr>
          <w:ilvl w:val="0"/>
          <w:numId w:val="15"/>
        </w:numPr>
      </w:pPr>
      <w:r>
        <w:t xml:space="preserve">Latest version of CYYJ from Don Grovestine is highly recommended, and it will add buildings and docks to CAP5: </w:t>
      </w:r>
      <w:r>
        <w:tab/>
      </w:r>
      <w:hyperlink r:id="rId8" w:history="1">
        <w:r w:rsidRPr="003F1820">
          <w:rPr>
            <w:rStyle w:val="Hyperlink"/>
          </w:rPr>
          <w:t>http://stuff4fs.com/newpage.asp?JS=True&amp;Folder=CYYJ</w:t>
        </w:r>
      </w:hyperlink>
    </w:p>
    <w:p w:rsidR="00F35407" w:rsidRPr="00CC01EE" w:rsidRDefault="00F35407" w:rsidP="00657592">
      <w:pPr>
        <w:pStyle w:val="ListParagraph"/>
        <w:numPr>
          <w:ilvl w:val="0"/>
          <w:numId w:val="15"/>
        </w:numPr>
        <w:rPr>
          <w:rStyle w:val="Hyperlink"/>
          <w:color w:val="auto"/>
          <w:u w:val="none"/>
        </w:rPr>
      </w:pPr>
      <w:r>
        <w:t xml:space="preserve">Larry Robinson's MV Coho ferry and dock, and static freighter are highly recommended,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>
              <w:t>Victoria</w:t>
            </w:r>
          </w:smartTag>
          <w:r>
            <w:t xml:space="preserve"> </w:t>
          </w:r>
          <w:smartTag w:uri="urn:schemas-microsoft-com:office:smarttags" w:element="PlaceName">
            <w:r>
              <w:t>Harbour</w:t>
            </w:r>
          </w:smartTag>
        </w:smartTag>
      </w:smartTag>
      <w:r>
        <w:t xml:space="preserve"> is incomplete without it: </w:t>
      </w:r>
      <w:hyperlink r:id="rId9" w:history="1">
        <w:r w:rsidRPr="003F1820">
          <w:rPr>
            <w:rStyle w:val="Hyperlink"/>
          </w:rPr>
          <w:t>http://larobinson22.wordpress.com/links-to-scenery-files/</w:t>
        </w:r>
      </w:hyperlink>
      <w:r>
        <w:rPr>
          <w:rStyle w:val="Hyperlink"/>
        </w:rPr>
        <w:t xml:space="preserve"> </w:t>
      </w:r>
      <w:r w:rsidRPr="00632E05">
        <w:rPr>
          <w:rStyle w:val="Hyperlink"/>
          <w:color w:val="auto"/>
          <w:u w:val="none"/>
        </w:rPr>
        <w:t>Note:</w:t>
      </w:r>
      <w:r>
        <w:rPr>
          <w:rStyle w:val="Hyperlink"/>
          <w:color w:val="auto"/>
          <w:u w:val="none"/>
        </w:rPr>
        <w:t xml:space="preserve"> Be sure to set the “Ships and Ferries” traffic to 38% or less the prevent the default object from appearing.</w:t>
      </w:r>
    </w:p>
    <w:p w:rsidR="00F35407" w:rsidRPr="00CC01EE" w:rsidRDefault="00F35407" w:rsidP="00CC01EE">
      <w:pPr>
        <w:pStyle w:val="ListParagraph"/>
        <w:ind w:left="0"/>
        <w:rPr>
          <w:rStyle w:val="Hyperlink"/>
          <w:i/>
          <w:color w:val="auto"/>
          <w:u w:val="none"/>
        </w:rPr>
      </w:pPr>
      <w:r w:rsidRPr="00CC01EE">
        <w:rPr>
          <w:rStyle w:val="Hyperlink"/>
          <w:i/>
          <w:color w:val="auto"/>
          <w:u w:val="none"/>
        </w:rPr>
        <w:t>Recommended</w:t>
      </w:r>
    </w:p>
    <w:p w:rsidR="00F35407" w:rsidRPr="00CC01EE" w:rsidRDefault="00F35407" w:rsidP="00CC01EE">
      <w:pPr>
        <w:pStyle w:val="ListParagraph"/>
        <w:numPr>
          <w:ilvl w:val="0"/>
          <w:numId w:val="15"/>
        </w:numPr>
      </w:pPr>
      <w:smartTag w:uri="urn:schemas-microsoft-com:office:smarttags" w:element="City">
        <w:r w:rsidRPr="00CC01EE">
          <w:rPr>
            <w:rFonts w:ascii="Helvetica" w:hAnsi="Helvetica" w:cs="Helvetica"/>
            <w:sz w:val="20"/>
            <w:szCs w:val="20"/>
          </w:rPr>
          <w:t>Vancouver+</w:t>
        </w:r>
      </w:smartTag>
      <w:r w:rsidRPr="00CC01EE">
        <w:rPr>
          <w:rFonts w:ascii="Helvetica" w:hAnsi="Helvetica" w:cs="Helvetica"/>
          <w:sz w:val="20"/>
          <w:szCs w:val="20"/>
        </w:rPr>
        <w:t xml:space="preserve"> for FSX</w:t>
      </w:r>
      <w:r>
        <w:rPr>
          <w:rFonts w:ascii="Helvetica" w:hAnsi="Helvetica" w:cs="Helvetica"/>
          <w:sz w:val="20"/>
          <w:szCs w:val="20"/>
        </w:rPr>
        <w:t xml:space="preserve"> provides adjacent scenery and flightplans and models for lots of AI traffic that will appear in </w:t>
      </w:r>
      <w:smartTag w:uri="urn:schemas-microsoft-com:office:smarttags" w:element="State">
        <w:smartTag w:uri="urn:schemas-microsoft-com:office:smarttags" w:element="place">
          <w:r>
            <w:rPr>
              <w:rFonts w:ascii="Helvetica" w:hAnsi="Helvetica" w:cs="Helvetica"/>
              <w:sz w:val="20"/>
              <w:szCs w:val="20"/>
            </w:rPr>
            <w:t>Victoria</w:t>
          </w:r>
        </w:smartTag>
      </w:smartTag>
    </w:p>
    <w:p w:rsidR="00F35407" w:rsidRDefault="00F35407" w:rsidP="00CC01EE">
      <w:pPr>
        <w:pStyle w:val="ListParagraph"/>
      </w:pPr>
      <w:hyperlink r:id="rId10" w:history="1">
        <w:r w:rsidRPr="004032A4">
          <w:rPr>
            <w:rStyle w:val="Hyperlink"/>
            <w:rFonts w:ascii="Helvetica" w:hAnsi="Helvetica" w:cs="Helvetica"/>
            <w:sz w:val="20"/>
            <w:szCs w:val="20"/>
          </w:rPr>
          <w:t>http://silvercloud-store.com/index.php?dispatch=products.view&amp;product_id=29795</w:t>
        </w:r>
      </w:hyperlink>
      <w:r>
        <w:rPr>
          <w:rFonts w:ascii="Helvetica" w:hAnsi="Helvetica" w:cs="Helvetica"/>
          <w:sz w:val="20"/>
          <w:szCs w:val="20"/>
        </w:rPr>
        <w:t xml:space="preserve"> </w:t>
      </w:r>
    </w:p>
    <w:p w:rsidR="00F35407" w:rsidRDefault="00F35407" w:rsidP="00C75F9C">
      <w:pPr>
        <w:pStyle w:val="ListParagraph"/>
        <w:numPr>
          <w:ilvl w:val="0"/>
          <w:numId w:val="15"/>
        </w:numPr>
      </w:pPr>
      <w:r>
        <w:t xml:space="preserve">Helitraffic 2009: </w:t>
      </w:r>
      <w:hyperlink r:id="rId11" w:history="1">
        <w:r w:rsidRPr="00154193">
          <w:rPr>
            <w:rStyle w:val="Hyperlink"/>
          </w:rPr>
          <w:t>http://www.flight1.com/products.asp?product=helitraffic</w:t>
        </w:r>
      </w:hyperlink>
    </w:p>
    <w:p w:rsidR="00F35407" w:rsidRDefault="00F35407" w:rsidP="0031633C"/>
    <w:p w:rsidR="00F35407" w:rsidRPr="00657592" w:rsidRDefault="00F35407" w:rsidP="00657592">
      <w:pPr>
        <w:keepNext/>
        <w:rPr>
          <w:b/>
        </w:rPr>
      </w:pPr>
      <w:r w:rsidRPr="00657592">
        <w:rPr>
          <w:b/>
        </w:rPr>
        <w:t>Installation instructions - FSX</w:t>
      </w:r>
    </w:p>
    <w:p w:rsidR="00F35407" w:rsidRDefault="00F35407" w:rsidP="00657592">
      <w:pPr>
        <w:keepNext/>
      </w:pP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>Ensure FSX is patched to SP2 or you have FSX Acceleration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>Ensure ORBX FTX PNW is installed and activated and patched to latest version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>Unzip the zip file to a temporary folder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>Copy the contents of this folder to your Microsoft Games\Flight Simulator X main folder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>Choose yes if prompted to overwrite files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>Start FSX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 xml:space="preserve">Go to Settings-&gt;Scenery library and add \Addon Scenery\VictoriaPlus </w:t>
      </w:r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 xml:space="preserve">If installed uncheck (disable) VicPlus Higher Priority and VicPlus Lower Priority or uninstall </w:t>
      </w:r>
      <w:smartTag w:uri="urn:schemas-microsoft-com:office:smarttags" w:element="State">
        <w:smartTag w:uri="urn:schemas-microsoft-com:office:smarttags" w:element="place">
          <w:r>
            <w:t>Victoria+</w:t>
          </w:r>
        </w:smartTag>
      </w:smartTag>
    </w:p>
    <w:p w:rsidR="00F35407" w:rsidRDefault="00F35407" w:rsidP="00657592">
      <w:pPr>
        <w:pStyle w:val="ListParagraph"/>
        <w:keepNext/>
        <w:numPr>
          <w:ilvl w:val="0"/>
          <w:numId w:val="3"/>
        </w:numPr>
      </w:pPr>
      <w:r>
        <w:t xml:space="preserve">Ensure library priority looks like this: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340.5pt" o:bordertopcolor="this" o:borderleftcolor="this" o:borderbottomcolor="this" o:borderrightcolor="this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F35407" w:rsidRDefault="00F35407" w:rsidP="00072314">
      <w:pPr>
        <w:pStyle w:val="ListParagraph"/>
        <w:numPr>
          <w:ilvl w:val="0"/>
          <w:numId w:val="3"/>
        </w:numPr>
      </w:pPr>
      <w:r>
        <w:t>Click OK</w:t>
      </w:r>
    </w:p>
    <w:p w:rsidR="00F35407" w:rsidRDefault="00F35407" w:rsidP="0031633C"/>
    <w:p w:rsidR="00F35407" w:rsidRPr="00657592" w:rsidRDefault="00F35407" w:rsidP="00657592">
      <w:pPr>
        <w:keepNext/>
        <w:rPr>
          <w:b/>
        </w:rPr>
      </w:pPr>
      <w:r w:rsidRPr="00657592">
        <w:rPr>
          <w:b/>
        </w:rPr>
        <w:t>Installation instructions – P</w:t>
      </w:r>
      <w:r>
        <w:rPr>
          <w:b/>
        </w:rPr>
        <w:t>repar</w:t>
      </w:r>
      <w:r w:rsidRPr="00657592">
        <w:rPr>
          <w:b/>
        </w:rPr>
        <w:t>3</w:t>
      </w:r>
      <w:r>
        <w:rPr>
          <w:b/>
        </w:rPr>
        <w:t>d</w:t>
      </w:r>
    </w:p>
    <w:p w:rsidR="00F35407" w:rsidRDefault="00F35407" w:rsidP="00657592">
      <w:pPr>
        <w:keepNext/>
      </w:pP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Ensure P3D V2.2.1 or higher is installed</w:t>
      </w: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Ensure ORBX FTX PNW is installed and activated</w:t>
      </w:r>
      <w:r w:rsidRPr="00072314">
        <w:t xml:space="preserve"> </w:t>
      </w:r>
      <w:r>
        <w:t>and patched to latest version</w:t>
      </w: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Unzip the zip file to a temporary folder</w:t>
      </w: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Copy the contents of this folder to your Lockheed Martin\Prepar3D v2 main folder</w:t>
      </w: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Choose yes if prompted to overwrite files</w:t>
      </w: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Start P3D</w:t>
      </w:r>
    </w:p>
    <w:p w:rsidR="00F35407" w:rsidRDefault="00F35407" w:rsidP="00657592">
      <w:pPr>
        <w:pStyle w:val="ListParagraph"/>
        <w:keepNext/>
        <w:numPr>
          <w:ilvl w:val="0"/>
          <w:numId w:val="2"/>
        </w:numPr>
      </w:pPr>
      <w:r>
        <w:t>Go to World-&gt;Scenery library and add \Addon Scenery\VictoriaPlus PNW – See FSX instructions for library order</w:t>
      </w:r>
    </w:p>
    <w:p w:rsidR="00F35407" w:rsidRDefault="00F35407" w:rsidP="0031633C">
      <w:pPr>
        <w:pStyle w:val="ListParagraph"/>
        <w:numPr>
          <w:ilvl w:val="0"/>
          <w:numId w:val="2"/>
        </w:numPr>
      </w:pPr>
      <w:r>
        <w:t>Click OK</w:t>
      </w:r>
    </w:p>
    <w:p w:rsidR="00F35407" w:rsidRDefault="00F35407" w:rsidP="0031633C"/>
    <w:p w:rsidR="00F35407" w:rsidRPr="00657592" w:rsidRDefault="00F35407" w:rsidP="008475E2">
      <w:pPr>
        <w:keepNext/>
        <w:rPr>
          <w:b/>
        </w:rPr>
      </w:pPr>
      <w:r w:rsidRPr="00657592">
        <w:rPr>
          <w:b/>
        </w:rPr>
        <w:t xml:space="preserve">Performance </w:t>
      </w:r>
    </w:p>
    <w:p w:rsidR="00F35407" w:rsidRDefault="00F35407" w:rsidP="008475E2">
      <w:pPr>
        <w:keepNext/>
      </w:pPr>
    </w:p>
    <w:p w:rsidR="00F35407" w:rsidRDefault="00F35407" w:rsidP="008475E2">
      <w:pPr>
        <w:pStyle w:val="ListParagraph"/>
        <w:keepNext/>
        <w:numPr>
          <w:ilvl w:val="0"/>
          <w:numId w:val="1"/>
        </w:numPr>
      </w:pPr>
      <w:r>
        <w:t>Rename appropriate Traffic file in \Addon Scenery\VictoriaPlus PNW Patch\Scenery from *.bgl to *.off if you want to disable pilot boat (</w:t>
      </w:r>
      <w:r w:rsidRPr="00072314">
        <w:t>Traffic_VicPlus1_boats.bgl</w:t>
      </w:r>
      <w:r>
        <w:t>) or Seaplane traffic.  There are no small AI boats in this version.</w:t>
      </w:r>
    </w:p>
    <w:p w:rsidR="00F35407" w:rsidRDefault="00F35407" w:rsidP="00072314">
      <w:pPr>
        <w:pStyle w:val="ListParagraph"/>
        <w:numPr>
          <w:ilvl w:val="0"/>
          <w:numId w:val="1"/>
        </w:numPr>
      </w:pPr>
      <w:r>
        <w:t>Reducing GA and airline AI sliders below 30% will reduce AI traffic</w:t>
      </w:r>
    </w:p>
    <w:p w:rsidR="00F35407" w:rsidRDefault="00F35407" w:rsidP="0031633C"/>
    <w:p w:rsidR="00F35407" w:rsidRPr="00657592" w:rsidRDefault="00F35407" w:rsidP="008475E2">
      <w:pPr>
        <w:keepNext/>
        <w:rPr>
          <w:b/>
        </w:rPr>
      </w:pPr>
      <w:r w:rsidRPr="00657592">
        <w:rPr>
          <w:b/>
        </w:rPr>
        <w:t>Known Issues - FSX and P3D</w:t>
      </w:r>
    </w:p>
    <w:p w:rsidR="00F35407" w:rsidRDefault="00F35407" w:rsidP="008475E2">
      <w:pPr>
        <w:keepNext/>
      </w:pPr>
    </w:p>
    <w:p w:rsidR="00F35407" w:rsidRDefault="00F35407" w:rsidP="00072314">
      <w:pPr>
        <w:pStyle w:val="ListParagraph"/>
        <w:numPr>
          <w:ilvl w:val="0"/>
          <w:numId w:val="1"/>
        </w:numPr>
      </w:pPr>
      <w:r>
        <w:t>Buildings and docks of PNW and CYYJ (2011) conflict at CAP5.  Don Grovestine will be fixing this in a release of CYYJ planned for June 2014.</w:t>
      </w:r>
    </w:p>
    <w:p w:rsidR="00F35407" w:rsidRDefault="00F35407" w:rsidP="0031633C"/>
    <w:p w:rsidR="00F35407" w:rsidRPr="00657592" w:rsidRDefault="00F35407" w:rsidP="008475E2">
      <w:pPr>
        <w:keepNext/>
        <w:rPr>
          <w:b/>
        </w:rPr>
      </w:pPr>
      <w:r w:rsidRPr="00657592">
        <w:rPr>
          <w:b/>
        </w:rPr>
        <w:t>Known Issues - P3D - V2.2.1 - later versions of P3D should address these</w:t>
      </w:r>
    </w:p>
    <w:p w:rsidR="00F35407" w:rsidRDefault="00F35407" w:rsidP="008475E2">
      <w:pPr>
        <w:keepNext/>
      </w:pPr>
    </w:p>
    <w:p w:rsidR="00F35407" w:rsidRDefault="00F35407" w:rsidP="000F2593">
      <w:pPr>
        <w:pStyle w:val="ListParagraph"/>
        <w:numPr>
          <w:ilvl w:val="0"/>
          <w:numId w:val="16"/>
        </w:numPr>
        <w:tabs>
          <w:tab w:val="clear" w:pos="360"/>
          <w:tab w:val="num" w:pos="720"/>
        </w:tabs>
        <w:ind w:left="720"/>
      </w:pPr>
      <w:r>
        <w:t>Ocean wakes behind vessels and floatplanes are problematic.</w:t>
      </w:r>
      <w:r w:rsidRPr="000F2593">
        <w:t xml:space="preserve"> </w:t>
      </w:r>
    </w:p>
    <w:p w:rsidR="00F35407" w:rsidRDefault="00F35407" w:rsidP="0031633C"/>
    <w:p w:rsidR="00F35407" w:rsidRDefault="00F35407" w:rsidP="0031633C">
      <w:r>
        <w:rPr>
          <w:b/>
        </w:rPr>
        <w:t>Support</w:t>
      </w:r>
    </w:p>
    <w:p w:rsidR="00F35407" w:rsidRDefault="00F35407" w:rsidP="0031633C">
      <w:pPr>
        <w:rPr>
          <w:i/>
        </w:rPr>
      </w:pPr>
    </w:p>
    <w:p w:rsidR="00F35407" w:rsidRDefault="00F35407" w:rsidP="0031633C">
      <w:r w:rsidRPr="00632E05">
        <w:t xml:space="preserve">Questions? Visit the </w:t>
      </w:r>
      <w:r>
        <w:t>compatibility thread</w:t>
      </w:r>
      <w:r w:rsidRPr="00632E05">
        <w:t xml:space="preserve"> at </w:t>
      </w:r>
    </w:p>
    <w:p w:rsidR="00F35407" w:rsidRDefault="00F35407" w:rsidP="0031633C">
      <w:hyperlink r:id="rId13" w:history="1">
        <w:r w:rsidRPr="004F571B">
          <w:rPr>
            <w:rStyle w:val="Hyperlink"/>
          </w:rPr>
          <w:t>http://www.orbxsystems.com/forum/topic/78154-victoria-special-release-for-pnw/</w:t>
        </w:r>
      </w:hyperlink>
    </w:p>
    <w:p w:rsidR="00F35407" w:rsidRPr="000F2593" w:rsidRDefault="00F35407" w:rsidP="0031633C"/>
    <w:p w:rsidR="00F35407" w:rsidRPr="001431B8" w:rsidRDefault="00F35407" w:rsidP="0031633C">
      <w:pPr>
        <w:rPr>
          <w:i/>
        </w:rPr>
      </w:pPr>
      <w:r w:rsidRPr="001431B8">
        <w:rPr>
          <w:i/>
        </w:rPr>
        <w:t xml:space="preserve">Like what you see?  Worth paying for?  Then feel free to donate.  Go to </w:t>
      </w:r>
      <w:hyperlink r:id="rId14" w:history="1">
        <w:r w:rsidRPr="001431B8">
          <w:rPr>
            <w:rStyle w:val="Hyperlink"/>
            <w:i/>
          </w:rPr>
          <w:t>http://www.jonpatch.ca/flightsim</w:t>
        </w:r>
      </w:hyperlink>
      <w:r w:rsidRPr="001431B8">
        <w:rPr>
          <w:i/>
        </w:rPr>
        <w:t xml:space="preserve"> and click the Donate button!</w:t>
      </w:r>
    </w:p>
    <w:p w:rsidR="00F35407" w:rsidRDefault="00F35407" w:rsidP="0031633C"/>
    <w:p w:rsidR="00F35407" w:rsidRDefault="00F35407" w:rsidP="0031633C">
      <w:r>
        <w:t>With special thanks to Larry Robinson.</w:t>
      </w:r>
    </w:p>
    <w:p w:rsidR="00F35407" w:rsidRDefault="00F35407" w:rsidP="0031633C"/>
    <w:p w:rsidR="00F35407" w:rsidRDefault="00F35407" w:rsidP="0031633C">
      <w:r>
        <w:t xml:space="preserve">© 2014, </w:t>
      </w:r>
      <w:smartTag w:uri="urn:schemas-microsoft-com:office:smarttags" w:element="PersonName">
        <w:r>
          <w:t>Jon Patch</w:t>
        </w:r>
      </w:smartTag>
      <w:r>
        <w:t xml:space="preserve">, Don Grovestine, </w:t>
      </w:r>
      <w:bookmarkStart w:id="0" w:name="_GoBack"/>
      <w:bookmarkEnd w:id="0"/>
      <w:r>
        <w:t>Ron Zambrano.</w:t>
      </w:r>
    </w:p>
    <w:p w:rsidR="00F35407" w:rsidRDefault="00F35407" w:rsidP="0031633C">
      <w:r>
        <w:t>Aerial imagery ©2011 Capital Regional District</w:t>
      </w:r>
    </w:p>
    <w:sectPr w:rsidR="00F35407" w:rsidSect="008475E2">
      <w:headerReference w:type="default" r:id="rId15"/>
      <w:footerReference w:type="default" r:id="rId16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407" w:rsidRDefault="00F35407" w:rsidP="008475E2">
      <w:pPr>
        <w:spacing w:line="240" w:lineRule="auto"/>
      </w:pPr>
      <w:r>
        <w:separator/>
      </w:r>
    </w:p>
  </w:endnote>
  <w:endnote w:type="continuationSeparator" w:id="0">
    <w:p w:rsidR="00F35407" w:rsidRDefault="00F35407" w:rsidP="00847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407" w:rsidRDefault="00F35407">
    <w:pPr>
      <w:pStyle w:val="Footer"/>
      <w:pBdr>
        <w:top w:val="single" w:sz="4" w:space="1" w:color="D9D9D9"/>
      </w:pBdr>
      <w:rPr>
        <w:b/>
        <w:bCs/>
      </w:rPr>
    </w:pPr>
    <w:fldSimple w:instr=" PAGE   \* MERGEFORMAT ">
      <w:r w:rsidRPr="000F2593">
        <w:rPr>
          <w:b/>
          <w:bCs/>
          <w:noProof/>
        </w:rPr>
        <w:t>3</w:t>
      </w:r>
    </w:fldSimple>
    <w:r>
      <w:rPr>
        <w:b/>
        <w:bCs/>
      </w:rPr>
      <w:t xml:space="preserve"> | </w:t>
    </w:r>
    <w:r>
      <w:rPr>
        <w:color w:val="808080"/>
        <w:spacing w:val="60"/>
      </w:rPr>
      <w:t>Page</w:t>
    </w:r>
  </w:p>
  <w:p w:rsidR="00F35407" w:rsidRDefault="00F354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407" w:rsidRDefault="00F35407" w:rsidP="008475E2">
      <w:pPr>
        <w:spacing w:line="240" w:lineRule="auto"/>
      </w:pPr>
      <w:r>
        <w:separator/>
      </w:r>
    </w:p>
  </w:footnote>
  <w:footnote w:type="continuationSeparator" w:id="0">
    <w:p w:rsidR="00F35407" w:rsidRDefault="00F35407" w:rsidP="008475E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407" w:rsidRPr="008475E2" w:rsidRDefault="00F35407" w:rsidP="008475E2">
    <w:pPr>
      <w:pStyle w:val="Header"/>
      <w:pBdr>
        <w:bottom w:val="thickThinSmallGap" w:sz="24" w:space="1" w:color="622423"/>
      </w:pBdr>
      <w:tabs>
        <w:tab w:val="clear" w:pos="4680"/>
      </w:tabs>
      <w:jc w:val="right"/>
      <w:rPr>
        <w:rFonts w:ascii="Cambria" w:hAnsi="Cambria"/>
        <w:sz w:val="24"/>
        <w:szCs w:val="24"/>
      </w:rPr>
    </w:pPr>
    <w:r>
      <w:rPr>
        <w:b/>
        <w:i/>
        <w:sz w:val="24"/>
        <w:szCs w:val="24"/>
      </w:rPr>
      <w:t>Victoria+ version V8.0.5</w:t>
    </w:r>
  </w:p>
  <w:p w:rsidR="00F35407" w:rsidRDefault="00F354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374"/>
    <w:multiLevelType w:val="hybridMultilevel"/>
    <w:tmpl w:val="DCA0A908"/>
    <w:lvl w:ilvl="0" w:tplc="8A6272CE">
      <w:numFmt w:val="bullet"/>
      <w:lvlText w:val="-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47F3E"/>
    <w:multiLevelType w:val="hybridMultilevel"/>
    <w:tmpl w:val="98662F4E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CE7783"/>
    <w:multiLevelType w:val="hybridMultilevel"/>
    <w:tmpl w:val="4BF442F6"/>
    <w:lvl w:ilvl="0" w:tplc="8A6272CE">
      <w:numFmt w:val="bullet"/>
      <w:lvlText w:val="-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F1C07"/>
    <w:multiLevelType w:val="hybridMultilevel"/>
    <w:tmpl w:val="E7FC343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0715DA"/>
    <w:multiLevelType w:val="hybridMultilevel"/>
    <w:tmpl w:val="EA08E95A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9E05E0"/>
    <w:multiLevelType w:val="hybridMultilevel"/>
    <w:tmpl w:val="49A4713C"/>
    <w:lvl w:ilvl="0" w:tplc="8A6272CE">
      <w:numFmt w:val="bullet"/>
      <w:lvlText w:val="-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A0AC7"/>
    <w:multiLevelType w:val="hybridMultilevel"/>
    <w:tmpl w:val="5F2EF0DE"/>
    <w:lvl w:ilvl="0" w:tplc="8A6272CE">
      <w:numFmt w:val="bullet"/>
      <w:lvlText w:val="-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E2BD4"/>
    <w:multiLevelType w:val="hybridMultilevel"/>
    <w:tmpl w:val="1C86A0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6A1639"/>
    <w:multiLevelType w:val="hybridMultilevel"/>
    <w:tmpl w:val="273ED2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05AFF"/>
    <w:multiLevelType w:val="hybridMultilevel"/>
    <w:tmpl w:val="57DE76E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BD5084"/>
    <w:multiLevelType w:val="hybridMultilevel"/>
    <w:tmpl w:val="34E6C262"/>
    <w:lvl w:ilvl="0" w:tplc="8A6272CE">
      <w:numFmt w:val="bullet"/>
      <w:lvlText w:val="-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ED07C7"/>
    <w:multiLevelType w:val="hybridMultilevel"/>
    <w:tmpl w:val="2D1CD408"/>
    <w:lvl w:ilvl="0" w:tplc="8A6272CE">
      <w:numFmt w:val="bullet"/>
      <w:lvlText w:val="-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F152C1"/>
    <w:multiLevelType w:val="hybridMultilevel"/>
    <w:tmpl w:val="FA38CBDA"/>
    <w:lvl w:ilvl="0" w:tplc="10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B356DF"/>
    <w:multiLevelType w:val="hybridMultilevel"/>
    <w:tmpl w:val="FB660038"/>
    <w:lvl w:ilvl="0" w:tplc="1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1E2BEB"/>
    <w:multiLevelType w:val="hybridMultilevel"/>
    <w:tmpl w:val="2DE872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ECB004D"/>
    <w:multiLevelType w:val="hybridMultilevel"/>
    <w:tmpl w:val="D4FAFECE"/>
    <w:lvl w:ilvl="0" w:tplc="63EEF9F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5FC2D22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5"/>
  </w:num>
  <w:num w:numId="5">
    <w:abstractNumId w:val="0"/>
  </w:num>
  <w:num w:numId="6">
    <w:abstractNumId w:val="1"/>
  </w:num>
  <w:num w:numId="7">
    <w:abstractNumId w:val="6"/>
  </w:num>
  <w:num w:numId="8">
    <w:abstractNumId w:val="10"/>
  </w:num>
  <w:num w:numId="9">
    <w:abstractNumId w:val="2"/>
  </w:num>
  <w:num w:numId="10">
    <w:abstractNumId w:val="11"/>
  </w:num>
  <w:num w:numId="11">
    <w:abstractNumId w:val="5"/>
  </w:num>
  <w:num w:numId="12">
    <w:abstractNumId w:val="12"/>
  </w:num>
  <w:num w:numId="13">
    <w:abstractNumId w:val="3"/>
  </w:num>
  <w:num w:numId="14">
    <w:abstractNumId w:val="9"/>
  </w:num>
  <w:num w:numId="15">
    <w:abstractNumId w:val="7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33C"/>
    <w:rsid w:val="00036063"/>
    <w:rsid w:val="00072314"/>
    <w:rsid w:val="000F2593"/>
    <w:rsid w:val="001234BB"/>
    <w:rsid w:val="001431B8"/>
    <w:rsid w:val="00154193"/>
    <w:rsid w:val="001B6711"/>
    <w:rsid w:val="002D181E"/>
    <w:rsid w:val="0031633C"/>
    <w:rsid w:val="00334171"/>
    <w:rsid w:val="00340C1F"/>
    <w:rsid w:val="003F1820"/>
    <w:rsid w:val="004032A4"/>
    <w:rsid w:val="00453DA0"/>
    <w:rsid w:val="004C7441"/>
    <w:rsid w:val="004F571B"/>
    <w:rsid w:val="00573C60"/>
    <w:rsid w:val="00574825"/>
    <w:rsid w:val="005B2DFD"/>
    <w:rsid w:val="005C4900"/>
    <w:rsid w:val="00632E05"/>
    <w:rsid w:val="00657592"/>
    <w:rsid w:val="006A52EC"/>
    <w:rsid w:val="007B11A9"/>
    <w:rsid w:val="008475E2"/>
    <w:rsid w:val="009D5396"/>
    <w:rsid w:val="00A56F75"/>
    <w:rsid w:val="00C33EB1"/>
    <w:rsid w:val="00C75F9C"/>
    <w:rsid w:val="00C81718"/>
    <w:rsid w:val="00CA6C26"/>
    <w:rsid w:val="00CC01EE"/>
    <w:rsid w:val="00E00A20"/>
    <w:rsid w:val="00E149D6"/>
    <w:rsid w:val="00E831E2"/>
    <w:rsid w:val="00EB2ABB"/>
    <w:rsid w:val="00EC6750"/>
    <w:rsid w:val="00F35407"/>
    <w:rsid w:val="00FB7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4BB"/>
    <w:pPr>
      <w:spacing w:line="276" w:lineRule="auto"/>
    </w:pPr>
    <w:rPr>
      <w:lang w:val="en-C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231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F182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475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75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75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75E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475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7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ff4fs.com/newpage.asp?JS=True&amp;Folder=CYYJ" TargetMode="External"/><Relationship Id="rId13" Type="http://schemas.openxmlformats.org/officeDocument/2006/relationships/hyperlink" Target="http://www.orbxsystems.com/forum/topic/78154-victoria-special-release-for-pnw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lightsimstore.com/product_info.php?products_id=1218" TargetMode="Externa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light1.com/products.asp?product=helitraffic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silvercloud-store.com/index.php?dispatch=products.view&amp;product_id=297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arobinson22.wordpress.com/links-to-scenery-files/" TargetMode="External"/><Relationship Id="rId14" Type="http://schemas.openxmlformats.org/officeDocument/2006/relationships/hyperlink" Target="http://www.jonpatch.ca/flights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</TotalTime>
  <Pages>4</Pages>
  <Words>821</Words>
  <Characters>4684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Victoria+ version V8.0.3</dc:title>
  <dc:subject/>
  <dc:creator>Jon</dc:creator>
  <cp:keywords/>
  <dc:description/>
  <cp:lastModifiedBy>John</cp:lastModifiedBy>
  <cp:revision>17</cp:revision>
  <dcterms:created xsi:type="dcterms:W3CDTF">2014-04-15T18:48:00Z</dcterms:created>
  <dcterms:modified xsi:type="dcterms:W3CDTF">2014-05-02T20:28:00Z</dcterms:modified>
</cp:coreProperties>
</file>